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1167" w:type="dxa"/>
        <w:tblLayout w:type="fixed"/>
        <w:tblLook w:val="0000" w:firstRow="0" w:lastRow="0" w:firstColumn="0" w:lastColumn="0" w:noHBand="0" w:noVBand="0"/>
      </w:tblPr>
      <w:tblGrid>
        <w:gridCol w:w="6487"/>
        <w:gridCol w:w="540"/>
        <w:gridCol w:w="1653"/>
        <w:gridCol w:w="507"/>
        <w:gridCol w:w="1980"/>
      </w:tblGrid>
      <w:tr w:rsidR="004D67C7" w:rsidRPr="0039199A" w:rsidTr="00C439C5">
        <w:tc>
          <w:tcPr>
            <w:tcW w:w="6487" w:type="dxa"/>
          </w:tcPr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C14F74" w:rsidRDefault="00C14F74" w:rsidP="004954F8">
            <w:pPr>
              <w:spacing w:line="360" w:lineRule="auto"/>
              <w:rPr>
                <w:sz w:val="26"/>
                <w:szCs w:val="26"/>
              </w:rPr>
            </w:pPr>
          </w:p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</w:rPr>
            </w:pPr>
            <w:r w:rsidRPr="0039199A">
              <w:rPr>
                <w:sz w:val="26"/>
                <w:szCs w:val="26"/>
              </w:rPr>
              <w:t>УТВЕРЖДЕН</w:t>
            </w:r>
          </w:p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</w:rPr>
            </w:pPr>
            <w:r w:rsidRPr="0039199A">
              <w:rPr>
                <w:sz w:val="26"/>
                <w:szCs w:val="26"/>
              </w:rPr>
              <w:t>приказом</w:t>
            </w:r>
          </w:p>
          <w:p w:rsidR="004D67C7" w:rsidRPr="0039199A" w:rsidRDefault="00C439C5" w:rsidP="004954F8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ИФНС России</w:t>
            </w:r>
            <w:r w:rsidR="004D67C7" w:rsidRPr="0039199A">
              <w:rPr>
                <w:sz w:val="26"/>
                <w:szCs w:val="26"/>
              </w:rPr>
              <w:t xml:space="preserve"> № 18 по </w:t>
            </w:r>
            <w:r w:rsidR="00E80C71" w:rsidRPr="0039199A">
              <w:rPr>
                <w:sz w:val="26"/>
                <w:szCs w:val="26"/>
              </w:rPr>
              <w:t>г. Москве</w:t>
            </w:r>
          </w:p>
        </w:tc>
      </w:tr>
      <w:tr w:rsidR="004D67C7" w:rsidRPr="0039199A" w:rsidTr="00C439C5">
        <w:tc>
          <w:tcPr>
            <w:tcW w:w="6487" w:type="dxa"/>
          </w:tcPr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  <w:lang w:val="en-US"/>
              </w:rPr>
            </w:pPr>
            <w:r w:rsidRPr="0039199A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4D67C7" w:rsidRPr="00C439C5" w:rsidRDefault="00E80C71" w:rsidP="00E20B0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23.01.2025</w:t>
            </w:r>
          </w:p>
        </w:tc>
        <w:tc>
          <w:tcPr>
            <w:tcW w:w="507" w:type="dxa"/>
            <w:vAlign w:val="bottom"/>
          </w:tcPr>
          <w:p w:rsidR="004D67C7" w:rsidRPr="0039199A" w:rsidRDefault="004D67C7" w:rsidP="004954F8">
            <w:pPr>
              <w:spacing w:line="360" w:lineRule="auto"/>
              <w:rPr>
                <w:sz w:val="26"/>
                <w:szCs w:val="26"/>
              </w:rPr>
            </w:pPr>
            <w:r w:rsidRPr="0039199A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4D67C7" w:rsidRPr="00735F9D" w:rsidRDefault="00E80C71" w:rsidP="004954F8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</w:tbl>
    <w:p w:rsidR="004D67C7" w:rsidRPr="0039199A" w:rsidRDefault="004D67C7" w:rsidP="004D67C7">
      <w:pPr>
        <w:spacing w:line="360" w:lineRule="auto"/>
        <w:jc w:val="center"/>
        <w:rPr>
          <w:sz w:val="26"/>
          <w:szCs w:val="26"/>
        </w:rPr>
      </w:pPr>
    </w:p>
    <w:p w:rsidR="004D67C7" w:rsidRPr="0039199A" w:rsidRDefault="004D67C7" w:rsidP="004D67C7">
      <w:pPr>
        <w:spacing w:line="360" w:lineRule="auto"/>
        <w:jc w:val="center"/>
        <w:rPr>
          <w:sz w:val="26"/>
          <w:szCs w:val="26"/>
        </w:rPr>
      </w:pPr>
      <w:r w:rsidRPr="0039199A">
        <w:rPr>
          <w:sz w:val="26"/>
          <w:szCs w:val="26"/>
        </w:rPr>
        <w:t>СОСТАВ</w:t>
      </w:r>
    </w:p>
    <w:p w:rsidR="004D67C7" w:rsidRPr="0039199A" w:rsidRDefault="004D67C7" w:rsidP="004D67C7">
      <w:pPr>
        <w:spacing w:line="360" w:lineRule="auto"/>
        <w:jc w:val="center"/>
        <w:rPr>
          <w:sz w:val="26"/>
          <w:szCs w:val="26"/>
        </w:rPr>
      </w:pPr>
      <w:r w:rsidRPr="0039199A">
        <w:rPr>
          <w:sz w:val="26"/>
          <w:szCs w:val="26"/>
        </w:rPr>
        <w:t>конкурсной комиссии</w:t>
      </w:r>
    </w:p>
    <w:p w:rsidR="004D67C7" w:rsidRDefault="004D67C7" w:rsidP="004D67C7">
      <w:pPr>
        <w:spacing w:line="360" w:lineRule="auto"/>
        <w:jc w:val="center"/>
        <w:rPr>
          <w:sz w:val="26"/>
          <w:szCs w:val="26"/>
        </w:rPr>
      </w:pPr>
      <w:r w:rsidRPr="0039199A">
        <w:rPr>
          <w:sz w:val="26"/>
          <w:szCs w:val="26"/>
        </w:rPr>
        <w:t xml:space="preserve">Инспекции Федеральной налоговой службы № 18 по </w:t>
      </w:r>
      <w:r w:rsidR="00E80C71" w:rsidRPr="0039199A">
        <w:rPr>
          <w:sz w:val="26"/>
          <w:szCs w:val="26"/>
        </w:rPr>
        <w:t>г. Москве</w:t>
      </w:r>
    </w:p>
    <w:p w:rsidR="00C14F74" w:rsidRPr="0039199A" w:rsidRDefault="00C14F74" w:rsidP="004D67C7">
      <w:pPr>
        <w:spacing w:line="360" w:lineRule="auto"/>
        <w:jc w:val="center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80"/>
        <w:gridCol w:w="5248"/>
      </w:tblGrid>
      <w:tr w:rsidR="004D67C7" w:rsidRPr="0039199A" w:rsidTr="00C439C5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4D67C7" w:rsidRPr="00C14F74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  <w:u w:val="single"/>
              </w:rPr>
            </w:pPr>
            <w:r w:rsidRPr="00C14F74">
              <w:rPr>
                <w:sz w:val="26"/>
                <w:szCs w:val="26"/>
                <w:u w:val="single"/>
              </w:rPr>
              <w:t>Председатель комиссии</w:t>
            </w:r>
          </w:p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8119C7">
              <w:rPr>
                <w:szCs w:val="26"/>
              </w:rPr>
              <w:t>И. Н. Анохин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8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8119C7">
              <w:rPr>
                <w:szCs w:val="26"/>
              </w:rPr>
              <w:t>начальник инспекции</w:t>
            </w:r>
          </w:p>
        </w:tc>
      </w:tr>
      <w:tr w:rsidR="004D67C7" w:rsidRPr="0039199A" w:rsidTr="00C439C5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4D67C7" w:rsidRPr="00C14F74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  <w:u w:val="single"/>
              </w:rPr>
            </w:pPr>
            <w:r w:rsidRPr="00C14F74">
              <w:rPr>
                <w:sz w:val="26"/>
                <w:szCs w:val="26"/>
                <w:u w:val="single"/>
              </w:rPr>
              <w:t>Заместитель председателя комиссии</w:t>
            </w:r>
          </w:p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8119C7">
              <w:rPr>
                <w:szCs w:val="26"/>
              </w:rPr>
              <w:t>А. В. Елохин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8" w:type="dxa"/>
            <w:tcBorders>
              <w:top w:val="nil"/>
              <w:bottom w:val="nil"/>
            </w:tcBorders>
            <w:vAlign w:val="bottom"/>
          </w:tcPr>
          <w:p w:rsidR="004D67C7" w:rsidRPr="008119C7" w:rsidRDefault="004D67C7" w:rsidP="004954F8">
            <w:pPr>
              <w:spacing w:before="120" w:line="276" w:lineRule="auto"/>
              <w:jc w:val="both"/>
              <w:rPr>
                <w:szCs w:val="26"/>
              </w:rPr>
            </w:pPr>
          </w:p>
          <w:p w:rsidR="004D67C7" w:rsidRPr="008119C7" w:rsidRDefault="004D67C7" w:rsidP="004954F8">
            <w:pPr>
              <w:spacing w:before="120" w:line="276" w:lineRule="auto"/>
              <w:jc w:val="both"/>
              <w:rPr>
                <w:szCs w:val="26"/>
              </w:rPr>
            </w:pPr>
            <w:r w:rsidRPr="008119C7">
              <w:rPr>
                <w:szCs w:val="26"/>
              </w:rPr>
              <w:t>заместитель начальника инспекции</w:t>
            </w:r>
          </w:p>
        </w:tc>
      </w:tr>
      <w:tr w:rsidR="004D67C7" w:rsidRPr="0039199A" w:rsidTr="000B5132">
        <w:trPr>
          <w:trHeight w:val="599"/>
        </w:trPr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4D67C7" w:rsidRPr="00C14F74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  <w:u w:val="single"/>
              </w:rPr>
            </w:pPr>
            <w:r w:rsidRPr="00C14F74">
              <w:rPr>
                <w:sz w:val="26"/>
                <w:szCs w:val="26"/>
                <w:u w:val="single"/>
              </w:rPr>
              <w:t>Члены комиссии:</w:t>
            </w:r>
          </w:p>
          <w:p w:rsidR="004D67C7" w:rsidRPr="0039199A" w:rsidRDefault="004D67C7" w:rsidP="008119C7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8119C7">
              <w:rPr>
                <w:szCs w:val="26"/>
              </w:rPr>
              <w:t>Е. А. Ивченко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8" w:type="dxa"/>
            <w:tcBorders>
              <w:top w:val="nil"/>
              <w:bottom w:val="nil"/>
            </w:tcBorders>
            <w:vAlign w:val="bottom"/>
          </w:tcPr>
          <w:p w:rsidR="004D67C7" w:rsidRPr="008119C7" w:rsidRDefault="004D67C7" w:rsidP="00A25801">
            <w:pPr>
              <w:spacing w:before="120" w:line="276" w:lineRule="auto"/>
              <w:jc w:val="both"/>
              <w:rPr>
                <w:szCs w:val="26"/>
              </w:rPr>
            </w:pPr>
            <w:r w:rsidRPr="008119C7">
              <w:rPr>
                <w:szCs w:val="26"/>
              </w:rPr>
              <w:t>начальник правового отдела</w:t>
            </w:r>
          </w:p>
        </w:tc>
      </w:tr>
      <w:tr w:rsidR="004D67C7" w:rsidRPr="0039199A" w:rsidTr="00C14F74">
        <w:trPr>
          <w:trHeight w:val="340"/>
        </w:trPr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4D67C7" w:rsidRPr="00C14F74" w:rsidRDefault="004D67C7" w:rsidP="004954F8">
            <w:pPr>
              <w:spacing w:before="120" w:line="276" w:lineRule="auto"/>
              <w:jc w:val="both"/>
              <w:rPr>
                <w:szCs w:val="26"/>
              </w:rPr>
            </w:pPr>
            <w:r w:rsidRPr="00C14F74">
              <w:rPr>
                <w:szCs w:val="26"/>
              </w:rPr>
              <w:t>Н. Е. Лисовцева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8" w:type="dxa"/>
            <w:tcBorders>
              <w:top w:val="nil"/>
              <w:bottom w:val="nil"/>
            </w:tcBorders>
            <w:vAlign w:val="bottom"/>
          </w:tcPr>
          <w:p w:rsidR="004D67C7" w:rsidRPr="008119C7" w:rsidRDefault="00E80C71" w:rsidP="004954F8">
            <w:pPr>
              <w:spacing w:before="120" w:line="276" w:lineRule="auto"/>
              <w:jc w:val="both"/>
              <w:rPr>
                <w:szCs w:val="26"/>
              </w:rPr>
            </w:pPr>
            <w:r w:rsidRPr="008119C7">
              <w:rPr>
                <w:szCs w:val="26"/>
              </w:rPr>
              <w:t>заместитель начальника инспекции</w:t>
            </w:r>
          </w:p>
        </w:tc>
      </w:tr>
      <w:tr w:rsidR="004D67C7" w:rsidRPr="0039199A" w:rsidTr="00C439C5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4D67C7" w:rsidRPr="00C14F74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  <w:u w:val="single"/>
              </w:rPr>
            </w:pPr>
            <w:r w:rsidRPr="00C14F74">
              <w:rPr>
                <w:sz w:val="26"/>
                <w:szCs w:val="26"/>
                <w:u w:val="single"/>
              </w:rPr>
              <w:t>Секретарь комиссии</w:t>
            </w:r>
            <w:r w:rsidR="00255A62" w:rsidRPr="00C14F74">
              <w:rPr>
                <w:sz w:val="26"/>
                <w:szCs w:val="26"/>
                <w:u w:val="single"/>
              </w:rPr>
              <w:t>:</w:t>
            </w:r>
          </w:p>
          <w:p w:rsidR="004D67C7" w:rsidRPr="0039199A" w:rsidRDefault="00C439C5" w:rsidP="00C439C5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8119C7">
              <w:rPr>
                <w:szCs w:val="26"/>
              </w:rPr>
              <w:t>Д.А. Спиридонова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4D67C7" w:rsidRPr="0039199A" w:rsidRDefault="004D67C7" w:rsidP="004954F8">
            <w:pPr>
              <w:spacing w:before="12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8" w:type="dxa"/>
            <w:tcBorders>
              <w:top w:val="nil"/>
              <w:bottom w:val="nil"/>
            </w:tcBorders>
            <w:vAlign w:val="bottom"/>
          </w:tcPr>
          <w:p w:rsidR="004D67C7" w:rsidRPr="008119C7" w:rsidRDefault="004D67C7" w:rsidP="004954F8">
            <w:pPr>
              <w:spacing w:before="120" w:line="276" w:lineRule="auto"/>
              <w:jc w:val="both"/>
              <w:rPr>
                <w:szCs w:val="26"/>
              </w:rPr>
            </w:pPr>
          </w:p>
          <w:p w:rsidR="004D67C7" w:rsidRPr="008119C7" w:rsidRDefault="00C14F74" w:rsidP="004954F8">
            <w:pPr>
              <w:spacing w:before="120"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начальник</w:t>
            </w:r>
            <w:r w:rsidR="004D67C7" w:rsidRPr="008119C7">
              <w:rPr>
                <w:szCs w:val="26"/>
              </w:rPr>
              <w:t xml:space="preserve"> отдела кадров (по согласованию)</w:t>
            </w:r>
          </w:p>
        </w:tc>
      </w:tr>
    </w:tbl>
    <w:p w:rsidR="008119C7" w:rsidRDefault="008119C7" w:rsidP="004D67C7">
      <w:pPr>
        <w:spacing w:before="120" w:line="276" w:lineRule="auto"/>
        <w:ind w:firstLine="709"/>
        <w:jc w:val="both"/>
        <w:rPr>
          <w:szCs w:val="26"/>
        </w:rPr>
      </w:pPr>
    </w:p>
    <w:p w:rsidR="004D67C7" w:rsidRDefault="004D67C7" w:rsidP="008119C7">
      <w:pPr>
        <w:spacing w:before="120" w:line="276" w:lineRule="auto"/>
        <w:ind w:firstLine="567"/>
        <w:jc w:val="both"/>
        <w:rPr>
          <w:szCs w:val="26"/>
        </w:rPr>
      </w:pPr>
      <w:r w:rsidRPr="008119C7">
        <w:rPr>
          <w:szCs w:val="26"/>
        </w:rPr>
        <w:t xml:space="preserve">Независимые эксперты – представители научных и образовательных учреждений и других организаций, приглашаемых руководителем </w:t>
      </w:r>
      <w:r w:rsidR="008119C7">
        <w:rPr>
          <w:szCs w:val="26"/>
        </w:rPr>
        <w:t>ИФНС России</w:t>
      </w:r>
      <w:r w:rsidR="00C62CD4" w:rsidRPr="008119C7">
        <w:rPr>
          <w:szCs w:val="26"/>
        </w:rPr>
        <w:t xml:space="preserve"> № 18 по г.</w:t>
      </w:r>
      <w:r w:rsidR="00EE7F69" w:rsidRPr="008119C7">
        <w:rPr>
          <w:szCs w:val="26"/>
        </w:rPr>
        <w:t xml:space="preserve"> </w:t>
      </w:r>
      <w:r w:rsidR="00C439C5" w:rsidRPr="008119C7">
        <w:rPr>
          <w:szCs w:val="26"/>
        </w:rPr>
        <w:t>Москве:</w:t>
      </w:r>
    </w:p>
    <w:p w:rsidR="0078195B" w:rsidRPr="008119C7" w:rsidRDefault="0078195B" w:rsidP="008119C7">
      <w:pPr>
        <w:spacing w:before="120" w:line="276" w:lineRule="auto"/>
        <w:ind w:firstLine="567"/>
        <w:jc w:val="both"/>
        <w:rPr>
          <w:szCs w:val="26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80"/>
        <w:gridCol w:w="6665"/>
      </w:tblGrid>
      <w:tr w:rsidR="0078195B" w:rsidRPr="0039199A" w:rsidTr="0078195B">
        <w:tc>
          <w:tcPr>
            <w:tcW w:w="3369" w:type="dxa"/>
            <w:tcBorders>
              <w:top w:val="nil"/>
              <w:bottom w:val="nil"/>
            </w:tcBorders>
          </w:tcPr>
          <w:p w:rsidR="0078195B" w:rsidRDefault="0078195B" w:rsidP="0078195B"/>
          <w:p w:rsidR="0078195B" w:rsidRDefault="0078195B" w:rsidP="0078195B"/>
          <w:p w:rsidR="0078195B" w:rsidRDefault="0078195B" w:rsidP="0078195B"/>
          <w:p w:rsidR="0078195B" w:rsidRPr="001205F7" w:rsidRDefault="0078195B" w:rsidP="0078195B">
            <w:r w:rsidRPr="001205F7">
              <w:t>О.Ю. Минченкова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78195B" w:rsidRPr="001205F7" w:rsidRDefault="0078195B" w:rsidP="0078195B"/>
        </w:tc>
        <w:tc>
          <w:tcPr>
            <w:tcW w:w="6665" w:type="dxa"/>
            <w:tcBorders>
              <w:top w:val="nil"/>
              <w:bottom w:val="nil"/>
            </w:tcBorders>
          </w:tcPr>
          <w:p w:rsidR="0078195B" w:rsidRDefault="0078195B" w:rsidP="0078195B">
            <w:r w:rsidRPr="001205F7">
              <w:t xml:space="preserve">профессор кафедры менеджмента Федерального государственного бюджетного образовательного учреждения высшего образования «Московский гуманитарный университет» </w:t>
            </w:r>
            <w:bookmarkStart w:id="0" w:name="_GoBack"/>
            <w:bookmarkEnd w:id="0"/>
          </w:p>
        </w:tc>
      </w:tr>
      <w:tr w:rsidR="00C439C5" w:rsidRPr="0039199A" w:rsidTr="0078195B">
        <w:tc>
          <w:tcPr>
            <w:tcW w:w="3369" w:type="dxa"/>
            <w:tcBorders>
              <w:top w:val="nil"/>
              <w:bottom w:val="nil"/>
            </w:tcBorders>
            <w:vAlign w:val="bottom"/>
          </w:tcPr>
          <w:p w:rsidR="00C439C5" w:rsidRPr="008119C7" w:rsidRDefault="00E80C71" w:rsidP="00BD2704">
            <w:pPr>
              <w:spacing w:before="120"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Е.Н. Пятшева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C439C5" w:rsidRPr="008119C7" w:rsidRDefault="00C439C5" w:rsidP="00BD2704">
            <w:pPr>
              <w:spacing w:before="120" w:line="276" w:lineRule="auto"/>
              <w:jc w:val="both"/>
              <w:rPr>
                <w:szCs w:val="26"/>
              </w:rPr>
            </w:pPr>
          </w:p>
        </w:tc>
        <w:tc>
          <w:tcPr>
            <w:tcW w:w="6665" w:type="dxa"/>
            <w:tcBorders>
              <w:top w:val="nil"/>
              <w:bottom w:val="nil"/>
            </w:tcBorders>
            <w:vAlign w:val="bottom"/>
          </w:tcPr>
          <w:p w:rsidR="00C439C5" w:rsidRPr="008119C7" w:rsidRDefault="00E80C71" w:rsidP="00E80C71">
            <w:pPr>
              <w:spacing w:before="120"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доцент</w:t>
            </w:r>
            <w:r w:rsidR="003F5410" w:rsidRPr="003F5410">
              <w:rPr>
                <w:szCs w:val="26"/>
              </w:rPr>
              <w:t xml:space="preserve"> кафедры </w:t>
            </w:r>
            <w:r>
              <w:rPr>
                <w:szCs w:val="26"/>
              </w:rPr>
              <w:t>финансов и кредита</w:t>
            </w:r>
            <w:r w:rsidR="00C439C5" w:rsidRPr="008119C7">
              <w:rPr>
                <w:szCs w:val="26"/>
              </w:rPr>
              <w:t xml:space="preserve"> Федерального государственного бюджетного образовательного учреждения высшего образования «</w:t>
            </w:r>
            <w:r w:rsidRPr="00E80C71">
              <w:t>Российский государственный гуманитарный университет</w:t>
            </w:r>
            <w:r w:rsidR="00C439C5" w:rsidRPr="008119C7">
              <w:rPr>
                <w:szCs w:val="26"/>
              </w:rPr>
              <w:t xml:space="preserve">» </w:t>
            </w:r>
          </w:p>
        </w:tc>
      </w:tr>
    </w:tbl>
    <w:p w:rsidR="008119C7" w:rsidRDefault="008119C7" w:rsidP="008119C7">
      <w:pPr>
        <w:ind w:firstLine="567"/>
        <w:rPr>
          <w:szCs w:val="26"/>
        </w:rPr>
      </w:pPr>
    </w:p>
    <w:p w:rsidR="008119C7" w:rsidRDefault="008119C7" w:rsidP="008119C7">
      <w:pPr>
        <w:ind w:firstLine="567"/>
        <w:rPr>
          <w:szCs w:val="26"/>
        </w:rPr>
      </w:pPr>
      <w:r w:rsidRPr="008119C7">
        <w:rPr>
          <w:szCs w:val="26"/>
        </w:rPr>
        <w:t xml:space="preserve">В состав конкурсной комиссии включается представитель отдела ИФНС России №18 по </w:t>
      </w:r>
    </w:p>
    <w:p w:rsidR="008119C7" w:rsidRPr="008119C7" w:rsidRDefault="008119C7" w:rsidP="008119C7">
      <w:pPr>
        <w:rPr>
          <w:szCs w:val="26"/>
        </w:rPr>
      </w:pPr>
      <w:r w:rsidRPr="008119C7">
        <w:rPr>
          <w:szCs w:val="26"/>
        </w:rPr>
        <w:t>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</w:r>
    </w:p>
    <w:p w:rsidR="008119C7" w:rsidRDefault="008119C7" w:rsidP="000B5132">
      <w:pPr>
        <w:rPr>
          <w:sz w:val="26"/>
          <w:szCs w:val="26"/>
        </w:rPr>
      </w:pPr>
    </w:p>
    <w:p w:rsidR="008119C7" w:rsidRDefault="008119C7" w:rsidP="000B5132">
      <w:pPr>
        <w:rPr>
          <w:sz w:val="26"/>
          <w:szCs w:val="26"/>
        </w:rPr>
      </w:pPr>
    </w:p>
    <w:p w:rsidR="008119C7" w:rsidRDefault="008119C7" w:rsidP="000B5132">
      <w:pPr>
        <w:rPr>
          <w:sz w:val="26"/>
          <w:szCs w:val="26"/>
        </w:rPr>
      </w:pPr>
    </w:p>
    <w:sectPr w:rsidR="008119C7" w:rsidSect="00C439C5">
      <w:pgSz w:w="11906" w:h="16838" w:code="9"/>
      <w:pgMar w:top="284" w:right="567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AB6" w:rsidRDefault="00BF3AB6" w:rsidP="004D67C7">
      <w:r>
        <w:separator/>
      </w:r>
    </w:p>
  </w:endnote>
  <w:endnote w:type="continuationSeparator" w:id="0">
    <w:p w:rsidR="00BF3AB6" w:rsidRDefault="00BF3AB6" w:rsidP="004D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AB6" w:rsidRDefault="00BF3AB6" w:rsidP="004D67C7">
      <w:r>
        <w:separator/>
      </w:r>
    </w:p>
  </w:footnote>
  <w:footnote w:type="continuationSeparator" w:id="0">
    <w:p w:rsidR="00BF3AB6" w:rsidRDefault="00BF3AB6" w:rsidP="004D6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604D6E"/>
    <w:multiLevelType w:val="hybridMultilevel"/>
    <w:tmpl w:val="94122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C7"/>
    <w:rsid w:val="000B5132"/>
    <w:rsid w:val="00137593"/>
    <w:rsid w:val="001747E2"/>
    <w:rsid w:val="00247561"/>
    <w:rsid w:val="00255A62"/>
    <w:rsid w:val="002A0DBF"/>
    <w:rsid w:val="002D4F60"/>
    <w:rsid w:val="002F259A"/>
    <w:rsid w:val="0039199A"/>
    <w:rsid w:val="003F5410"/>
    <w:rsid w:val="004954F8"/>
    <w:rsid w:val="004D3CF7"/>
    <w:rsid w:val="004D67C7"/>
    <w:rsid w:val="005E0D2B"/>
    <w:rsid w:val="00735F9D"/>
    <w:rsid w:val="0078195B"/>
    <w:rsid w:val="008119C7"/>
    <w:rsid w:val="00894508"/>
    <w:rsid w:val="009F7133"/>
    <w:rsid w:val="00A10E2E"/>
    <w:rsid w:val="00A11F70"/>
    <w:rsid w:val="00A25801"/>
    <w:rsid w:val="00AE0671"/>
    <w:rsid w:val="00AF454B"/>
    <w:rsid w:val="00B72851"/>
    <w:rsid w:val="00BD2704"/>
    <w:rsid w:val="00BF3AB6"/>
    <w:rsid w:val="00C14F74"/>
    <w:rsid w:val="00C439C5"/>
    <w:rsid w:val="00C54329"/>
    <w:rsid w:val="00C62CD4"/>
    <w:rsid w:val="00D24F4A"/>
    <w:rsid w:val="00D61C73"/>
    <w:rsid w:val="00D83CAA"/>
    <w:rsid w:val="00E03B47"/>
    <w:rsid w:val="00E20B0E"/>
    <w:rsid w:val="00E80C71"/>
    <w:rsid w:val="00EB7C70"/>
    <w:rsid w:val="00EE7F69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3FE9337-CBCD-472F-B383-3ADE0B4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4D67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D67C7"/>
    <w:rPr>
      <w:sz w:val="24"/>
      <w:szCs w:val="24"/>
    </w:rPr>
  </w:style>
  <w:style w:type="paragraph" w:styleId="a8">
    <w:name w:val="footer"/>
    <w:basedOn w:val="a"/>
    <w:link w:val="a9"/>
    <w:rsid w:val="004D67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D67C7"/>
    <w:rPr>
      <w:sz w:val="24"/>
      <w:szCs w:val="24"/>
    </w:rPr>
  </w:style>
  <w:style w:type="paragraph" w:customStyle="1" w:styleId="21">
    <w:name w:val="Основной текст 21"/>
    <w:basedOn w:val="a"/>
    <w:rsid w:val="004D67C7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ATT\ATTESTAT_SOST_KO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ATTESTAT_SOST_KOM.DOT</Template>
  <TotalTime>23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7718-00-652</dc:creator>
  <cp:keywords/>
  <cp:lastModifiedBy>Спиридонова Дарья Алексеевна</cp:lastModifiedBy>
  <cp:revision>6</cp:revision>
  <cp:lastPrinted>2024-01-18T07:11:00Z</cp:lastPrinted>
  <dcterms:created xsi:type="dcterms:W3CDTF">2023-08-10T12:56:00Z</dcterms:created>
  <dcterms:modified xsi:type="dcterms:W3CDTF">2025-04-15T10:45:00Z</dcterms:modified>
</cp:coreProperties>
</file>